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676BEC">
        <w:rPr>
          <w:rFonts w:ascii="Arial" w:hAnsi="Arial" w:cs="Arial" w:hint="eastAsia"/>
          <w:b/>
          <w:sz w:val="24"/>
          <w:lang w:eastAsia="zh-CN"/>
        </w:rPr>
        <w:t>5</w:t>
      </w:r>
      <w:r w:rsidR="002473C8">
        <w:rPr>
          <w:rFonts w:ascii="Arial" w:hAnsi="Arial" w:cs="Arial" w:hint="eastAsia"/>
          <w:b/>
          <w:sz w:val="24"/>
          <w:lang w:eastAsia="zh-CN"/>
        </w:rPr>
        <w:t xml:space="preserve"> </w:t>
      </w:r>
      <w:proofErr w:type="spellStart"/>
      <w:r w:rsidR="002473C8">
        <w:rPr>
          <w:rFonts w:ascii="Arial" w:hAnsi="Arial" w:cs="Arial" w:hint="eastAsia"/>
          <w:b/>
          <w:sz w:val="24"/>
          <w:lang w:eastAsia="zh-CN"/>
        </w:rPr>
        <w:t>Bis</w:t>
      </w:r>
      <w:proofErr w:type="spellEnd"/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AF3F5A">
        <w:rPr>
          <w:rFonts w:ascii="Arial" w:hAnsi="Arial" w:cs="Arial" w:hint="eastAsia"/>
          <w:b/>
          <w:sz w:val="24"/>
          <w:lang w:eastAsia="zh-CN"/>
        </w:rPr>
        <w:t>2140</w:t>
      </w:r>
    </w:p>
    <w:p w:rsidR="00C022E3" w:rsidRPr="008D7CC9" w:rsidRDefault="002473C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="00551669"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AF3F5A"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CB757A">
        <w:rPr>
          <w:rFonts w:ascii="Arial" w:hAnsi="Arial" w:cs="Arial" w:hint="eastAsia"/>
          <w:b/>
          <w:sz w:val="24"/>
          <w:lang w:eastAsia="zh-CN"/>
        </w:rPr>
        <w:t>(Japan)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</w:t>
      </w:r>
      <w:r w:rsidR="00AF3F5A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B35C93">
        <w:rPr>
          <w:rFonts w:ascii="Arial" w:hAnsi="Arial" w:cs="Arial"/>
          <w:b/>
          <w:lang w:eastAsia="zh-CN"/>
        </w:rPr>
        <w:t>Discussion of credential data protection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="00B35C93">
        <w:rPr>
          <w:rFonts w:ascii="Arial" w:hAnsi="Arial"/>
          <w:b/>
          <w:lang w:eastAsia="zh-CN"/>
        </w:rPr>
        <w:t>Endorsement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606CA">
        <w:rPr>
          <w:rFonts w:ascii="Arial" w:hAnsi="Arial" w:hint="eastAsia"/>
          <w:b/>
          <w:lang w:eastAsia="zh-CN"/>
        </w:rPr>
        <w:t>7.1.16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B35C93">
        <w:rPr>
          <w:noProof/>
          <w:lang w:eastAsia="zh-CN"/>
        </w:rPr>
        <w:t>endorse credential data protection way forward in this contribution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</w:t>
      </w:r>
      <w:r w:rsidR="00B63646">
        <w:rPr>
          <w:rFonts w:eastAsiaTheme="minorEastAsia"/>
          <w:lang w:eastAsia="zh-CN"/>
        </w:rPr>
        <w:t>SP-190581</w:t>
      </w:r>
      <w:r w:rsidRPr="00EB1D3F">
        <w:rPr>
          <w:rFonts w:eastAsiaTheme="minorEastAsia"/>
          <w:lang w:eastAsia="zh-CN"/>
        </w:rPr>
        <w:t>: “</w:t>
      </w:r>
      <w:r w:rsidR="00B63646" w:rsidRPr="00B63646">
        <w:rPr>
          <w:rFonts w:eastAsiaTheme="minorEastAsia"/>
          <w:lang w:eastAsia="zh-CN"/>
        </w:rPr>
        <w:t xml:space="preserve">Reply LS on </w:t>
      </w:r>
      <w:proofErr w:type="spellStart"/>
      <w:r w:rsidR="00B63646" w:rsidRPr="00B63646">
        <w:rPr>
          <w:rFonts w:eastAsiaTheme="minorEastAsia"/>
          <w:lang w:eastAsia="zh-CN"/>
        </w:rPr>
        <w:t>Nudr</w:t>
      </w:r>
      <w:proofErr w:type="spellEnd"/>
      <w:r w:rsidR="00B63646" w:rsidRPr="00B63646">
        <w:rPr>
          <w:rFonts w:eastAsiaTheme="minorEastAsia"/>
          <w:lang w:eastAsia="zh-CN"/>
        </w:rPr>
        <w:t xml:space="preserve"> Sensitive Data Protection</w:t>
      </w:r>
      <w:r w:rsidRPr="00EB1D3F">
        <w:rPr>
          <w:rFonts w:eastAsiaTheme="minorEastAsia"/>
          <w:lang w:eastAsia="zh-CN"/>
        </w:rPr>
        <w:t>”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</w:t>
      </w:r>
      <w:r w:rsidR="000C7A19">
        <w:rPr>
          <w:rFonts w:eastAsiaTheme="minorEastAsia"/>
          <w:lang w:eastAsia="zh-CN"/>
        </w:rPr>
        <w:t>S3-191629</w:t>
      </w:r>
      <w:r w:rsidRPr="00EB1D3F">
        <w:rPr>
          <w:rFonts w:eastAsiaTheme="minorEastAsia"/>
          <w:lang w:eastAsia="zh-CN"/>
        </w:rPr>
        <w:t>: “</w:t>
      </w:r>
      <w:r w:rsidR="000C7A19" w:rsidRPr="000C7A19">
        <w:rPr>
          <w:rFonts w:eastAsiaTheme="minorEastAsia"/>
          <w:lang w:eastAsia="zh-CN"/>
        </w:rPr>
        <w:t xml:space="preserve">LS on Reply LS on </w:t>
      </w:r>
      <w:proofErr w:type="spellStart"/>
      <w:r w:rsidR="000C7A19" w:rsidRPr="000C7A19">
        <w:rPr>
          <w:rFonts w:eastAsiaTheme="minorEastAsia"/>
          <w:lang w:eastAsia="zh-CN"/>
        </w:rPr>
        <w:t>Nudr</w:t>
      </w:r>
      <w:proofErr w:type="spellEnd"/>
      <w:r w:rsidR="000C7A19" w:rsidRPr="000C7A19">
        <w:rPr>
          <w:rFonts w:eastAsiaTheme="minorEastAsia"/>
          <w:lang w:eastAsia="zh-CN"/>
        </w:rPr>
        <w:t xml:space="preserve"> Sensitive Data Protection</w:t>
      </w:r>
      <w:r w:rsidRPr="00EB1D3F">
        <w:rPr>
          <w:rFonts w:eastAsiaTheme="minorEastAsia"/>
          <w:lang w:eastAsia="zh-CN"/>
        </w:rPr>
        <w:t>”</w:t>
      </w:r>
    </w:p>
    <w:p w:rsidR="00C35973" w:rsidRPr="00C35973" w:rsidRDefault="00C35973" w:rsidP="00C3597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C35973">
        <w:rPr>
          <w:rFonts w:eastAsiaTheme="minorEastAsia"/>
          <w:lang w:eastAsia="zh-CN"/>
        </w:rPr>
        <w:tab/>
        <w:t>[</w:t>
      </w:r>
      <w:r>
        <w:rPr>
          <w:rFonts w:eastAsiaTheme="minorEastAsia"/>
          <w:lang w:eastAsia="zh-CN"/>
        </w:rPr>
        <w:t>3</w:t>
      </w:r>
      <w:proofErr w:type="gramStart"/>
      <w:r w:rsidRPr="00C35973">
        <w:rPr>
          <w:rFonts w:eastAsiaTheme="minorEastAsia"/>
          <w:lang w:eastAsia="zh-CN"/>
        </w:rPr>
        <w:t>]  3GPP</w:t>
      </w:r>
      <w:proofErr w:type="gramEnd"/>
      <w:r w:rsidRPr="00C3597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TS33.501</w:t>
      </w:r>
      <w:r w:rsidRPr="00C35973">
        <w:rPr>
          <w:rFonts w:eastAsiaTheme="minorEastAsia"/>
          <w:lang w:eastAsia="zh-CN"/>
        </w:rPr>
        <w:t>: “Security architecture and procedures for 5G system”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C649A5" w:rsidRDefault="00B63646" w:rsidP="004975DB">
      <w:pPr>
        <w:jc w:val="both"/>
        <w:rPr>
          <w:lang w:eastAsia="zh-CN"/>
        </w:rPr>
      </w:pPr>
      <w:r>
        <w:rPr>
          <w:noProof/>
          <w:lang w:eastAsia="zh-CN"/>
        </w:rPr>
        <w:t>In SA #84 plenary meeting</w:t>
      </w:r>
      <w:r>
        <w:rPr>
          <w:rFonts w:hint="eastAsia"/>
          <w:noProof/>
          <w:lang w:eastAsia="zh-CN"/>
        </w:rPr>
        <w:t xml:space="preserve">, it was discussed about </w:t>
      </w:r>
      <w:r>
        <w:rPr>
          <w:noProof/>
          <w:lang w:eastAsia="zh-CN"/>
        </w:rPr>
        <w:t>Nudr Sensitive Data Protection and have sent LS SP-190581[1] to SA2, SA3 and CT4.</w:t>
      </w:r>
      <w:r w:rsidR="00C649A5">
        <w:rPr>
          <w:noProof/>
          <w:lang w:eastAsia="zh-CN"/>
        </w:rPr>
        <w:t xml:space="preserve"> In this LS, SA3 is requested to consider:</w:t>
      </w:r>
      <w:r w:rsidR="00C649A5" w:rsidRPr="00C649A5">
        <w:rPr>
          <w:lang w:eastAsia="zh-CN"/>
        </w:rPr>
        <w:t xml:space="preserve">1) the storage of sensitive data such as authentication credentials in the UDR and 2) the transfer of such data over the </w:t>
      </w:r>
      <w:proofErr w:type="spellStart"/>
      <w:r w:rsidR="00C649A5" w:rsidRPr="00C649A5">
        <w:rPr>
          <w:lang w:eastAsia="zh-CN"/>
        </w:rPr>
        <w:t>Nudr</w:t>
      </w:r>
      <w:proofErr w:type="spellEnd"/>
      <w:r w:rsidR="00C649A5" w:rsidRPr="00C649A5">
        <w:rPr>
          <w:lang w:eastAsia="zh-CN"/>
        </w:rPr>
        <w:t xml:space="preserve"> interface and 3) a stateless UDM as per SA2 requirements.</w:t>
      </w:r>
    </w:p>
    <w:p w:rsidR="00C649A5" w:rsidRDefault="000C7A19" w:rsidP="004975DB">
      <w:pPr>
        <w:jc w:val="both"/>
        <w:rPr>
          <w:lang w:eastAsia="zh-CN"/>
        </w:rPr>
      </w:pPr>
      <w:r>
        <w:rPr>
          <w:lang w:eastAsia="zh-CN"/>
        </w:rPr>
        <w:t xml:space="preserve">In these requirements, stateless UDM implies that credential data shall not be stored in UDM. That means significant changing in </w:t>
      </w:r>
      <w:proofErr w:type="gramStart"/>
      <w:r>
        <w:rPr>
          <w:lang w:eastAsia="zh-CN"/>
        </w:rPr>
        <w:t>TS33.501</w:t>
      </w:r>
      <w:r w:rsidR="004F653C">
        <w:rPr>
          <w:rFonts w:hint="eastAsia"/>
          <w:lang w:eastAsia="zh-CN"/>
        </w:rPr>
        <w:t>[</w:t>
      </w:r>
      <w:proofErr w:type="gramEnd"/>
      <w:r w:rsidR="004F653C">
        <w:rPr>
          <w:lang w:eastAsia="zh-CN"/>
        </w:rPr>
        <w:t>3</w:t>
      </w:r>
      <w:r w:rsidR="004F653C">
        <w:rPr>
          <w:rFonts w:hint="eastAsia"/>
          <w:lang w:eastAsia="zh-CN"/>
        </w:rPr>
        <w:t>]</w:t>
      </w:r>
      <w:r>
        <w:rPr>
          <w:lang w:eastAsia="zh-CN"/>
        </w:rPr>
        <w:t>, thus a lot of new features should be introduced. However, Release 15 is frozen so none of new feature could be introduced. As a result, such requirement could not be fulfilled in Release 15.</w:t>
      </w:r>
    </w:p>
    <w:p w:rsidR="000C7A19" w:rsidRPr="000C7A19" w:rsidRDefault="000C7A19" w:rsidP="004975DB">
      <w:pPr>
        <w:jc w:val="both"/>
        <w:rPr>
          <w:b/>
          <w:lang w:eastAsia="zh-CN"/>
        </w:rPr>
      </w:pPr>
      <w:r w:rsidRPr="000C7A19">
        <w:rPr>
          <w:b/>
          <w:lang w:eastAsia="zh-CN"/>
        </w:rPr>
        <w:t>C</w:t>
      </w:r>
      <w:r w:rsidR="00C35973">
        <w:rPr>
          <w:b/>
          <w:lang w:eastAsia="zh-CN"/>
        </w:rPr>
        <w:t xml:space="preserve">onsideration </w:t>
      </w:r>
      <w:r w:rsidRPr="000C7A19">
        <w:rPr>
          <w:b/>
          <w:lang w:eastAsia="zh-CN"/>
        </w:rPr>
        <w:t>1: The requirement could not be fulfilled in Release 15. It should be solved in Release 16.</w:t>
      </w:r>
    </w:p>
    <w:p w:rsidR="000C7A19" w:rsidRDefault="000C7A19" w:rsidP="004975DB">
      <w:pPr>
        <w:jc w:val="both"/>
        <w:rPr>
          <w:lang w:eastAsia="zh-CN"/>
        </w:rPr>
      </w:pPr>
    </w:p>
    <w:p w:rsidR="000C7A19" w:rsidRDefault="000C7A19" w:rsidP="004975D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release 16, following </w:t>
      </w:r>
      <w:r>
        <w:rPr>
          <w:lang w:eastAsia="zh-CN"/>
        </w:rPr>
        <w:t>aspects should be considered to solve such issue:</w:t>
      </w:r>
    </w:p>
    <w:p w:rsidR="0083357D" w:rsidRDefault="000C7A19" w:rsidP="0083357D">
      <w:pPr>
        <w:pStyle w:val="af1"/>
        <w:numPr>
          <w:ilvl w:val="0"/>
          <w:numId w:val="23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mentioned above, </w:t>
      </w:r>
      <w:r w:rsidR="00C35973">
        <w:rPr>
          <w:lang w:eastAsia="zh-CN"/>
        </w:rPr>
        <w:t>requirement 3) implies</w:t>
      </w:r>
      <w:r>
        <w:rPr>
          <w:rFonts w:hint="eastAsia"/>
          <w:lang w:eastAsia="zh-CN"/>
        </w:rPr>
        <w:t xml:space="preserve"> credential data shall not be stored in UDM. </w:t>
      </w:r>
      <w:r w:rsidR="0083357D" w:rsidRPr="0083357D">
        <w:rPr>
          <w:lang w:eastAsia="zh-CN"/>
        </w:rPr>
        <w:t xml:space="preserve">And requirement 1) indicates sensitive data should be stored in UDR. So </w:t>
      </w:r>
      <w:proofErr w:type="spellStart"/>
      <w:r w:rsidR="0083357D" w:rsidRPr="0083357D">
        <w:rPr>
          <w:lang w:eastAsia="zh-CN"/>
        </w:rPr>
        <w:t>credentical</w:t>
      </w:r>
      <w:proofErr w:type="spellEnd"/>
      <w:r w:rsidR="0083357D" w:rsidRPr="0083357D">
        <w:rPr>
          <w:lang w:eastAsia="zh-CN"/>
        </w:rPr>
        <w:t xml:space="preserve"> data should be stored in UDR. </w:t>
      </w:r>
      <w:r w:rsidR="0083357D">
        <w:rPr>
          <w:lang w:eastAsia="zh-CN"/>
        </w:rPr>
        <w:t xml:space="preserve">Requirement 2) request sensitive data transfer over </w:t>
      </w:r>
      <w:proofErr w:type="spellStart"/>
      <w:r w:rsidR="0083357D">
        <w:rPr>
          <w:lang w:eastAsia="zh-CN"/>
        </w:rPr>
        <w:t>Nudr</w:t>
      </w:r>
      <w:proofErr w:type="spellEnd"/>
      <w:r w:rsidR="0083357D">
        <w:rPr>
          <w:lang w:eastAsia="zh-CN"/>
        </w:rPr>
        <w:t xml:space="preserve"> interfaces, which implies </w:t>
      </w:r>
      <w:proofErr w:type="gramStart"/>
      <w:r w:rsidR="0083357D">
        <w:rPr>
          <w:lang w:eastAsia="zh-CN"/>
        </w:rPr>
        <w:t>credential</w:t>
      </w:r>
      <w:proofErr w:type="gramEnd"/>
      <w:r w:rsidR="0083357D">
        <w:rPr>
          <w:lang w:eastAsia="zh-CN"/>
        </w:rPr>
        <w:t xml:space="preserve"> should be transferred over open interfaces. </w:t>
      </w:r>
      <w:r w:rsidR="00C35973">
        <w:rPr>
          <w:lang w:eastAsia="zh-CN"/>
        </w:rPr>
        <w:t xml:space="preserve">However, as shown in </w:t>
      </w:r>
      <w:r>
        <w:rPr>
          <w:lang w:eastAsia="zh-CN"/>
        </w:rPr>
        <w:t xml:space="preserve">S3-191629[2], SA3 has already pointed out that </w:t>
      </w:r>
      <w:r w:rsidR="00C35973">
        <w:rPr>
          <w:lang w:eastAsia="zh-CN"/>
        </w:rPr>
        <w:t>t</w:t>
      </w:r>
      <w:r w:rsidR="00C35973" w:rsidRPr="00C35973">
        <w:rPr>
          <w:lang w:eastAsia="zh-CN"/>
        </w:rPr>
        <w:t>he credentials used by the ARPF for authentication are critical to the security of the 5G system and must be kept secure</w:t>
      </w:r>
      <w:r w:rsidR="00C35973">
        <w:rPr>
          <w:lang w:eastAsia="zh-CN"/>
        </w:rPr>
        <w:t xml:space="preserve">. It is because </w:t>
      </w:r>
      <w:r w:rsidR="00C35973" w:rsidRPr="00C35973">
        <w:rPr>
          <w:lang w:eastAsia="zh-CN"/>
        </w:rPr>
        <w:t>the ARPF may contain a secure environment such as an HSM (Hardware Security Module) which shall be dedicated for ARPF use only.</w:t>
      </w:r>
      <w:r w:rsidR="0083357D">
        <w:rPr>
          <w:lang w:eastAsia="zh-CN"/>
        </w:rPr>
        <w:t xml:space="preserve"> It is very dangerous to transfer credential data over open interfaces. So it seems that such requirement could not be fulfilled.</w:t>
      </w:r>
    </w:p>
    <w:p w:rsidR="000C7A19" w:rsidRDefault="0083357D" w:rsidP="00326250">
      <w:pPr>
        <w:pStyle w:val="af1"/>
        <w:numPr>
          <w:ilvl w:val="0"/>
          <w:numId w:val="23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But </w:t>
      </w:r>
      <w:r w:rsidR="00326250">
        <w:rPr>
          <w:lang w:eastAsia="zh-CN"/>
        </w:rPr>
        <w:t>if we decouple ARPF</w:t>
      </w:r>
      <w:r w:rsidR="00C35973">
        <w:rPr>
          <w:lang w:eastAsia="zh-CN"/>
        </w:rPr>
        <w:t xml:space="preserve"> with UDM</w:t>
      </w:r>
      <w:r w:rsidR="00326250">
        <w:rPr>
          <w:lang w:eastAsia="zh-CN"/>
        </w:rPr>
        <w:t xml:space="preserve"> and treat ARPF as UDR. It can fulfil requirement 1) and 3). </w:t>
      </w:r>
      <w:r w:rsidR="00326250" w:rsidRPr="00326250">
        <w:rPr>
          <w:lang w:eastAsia="zh-CN"/>
        </w:rPr>
        <w:t>However, UDR is function-less storage, which could not fulfil nature requirement of ARPF that key calculation.</w:t>
      </w:r>
      <w:r w:rsidR="00326250">
        <w:rPr>
          <w:lang w:eastAsia="zh-CN"/>
        </w:rPr>
        <w:t xml:space="preserve"> But if we treat ARPF as dedicated UDR which has special feature that generating authentication vector,</w:t>
      </w:r>
      <w:r>
        <w:rPr>
          <w:lang w:eastAsia="zh-CN"/>
        </w:rPr>
        <w:t xml:space="preserve"> </w:t>
      </w:r>
      <w:r w:rsidR="00326250">
        <w:rPr>
          <w:lang w:eastAsia="zh-CN"/>
        </w:rPr>
        <w:t xml:space="preserve">then </w:t>
      </w:r>
      <w:r w:rsidRPr="0083357D">
        <w:rPr>
          <w:lang w:eastAsia="zh-CN"/>
        </w:rPr>
        <w:t>ARPF could keep its functionality as it is, i.e. storage credential data and calculating authentication vector.</w:t>
      </w:r>
      <w:r>
        <w:rPr>
          <w:lang w:eastAsia="zh-CN"/>
        </w:rPr>
        <w:t xml:space="preserve"> After generating authentication vector, ARPF could transfer such sensitive data </w:t>
      </w:r>
      <w:r w:rsidR="00326250">
        <w:rPr>
          <w:lang w:eastAsia="zh-CN"/>
        </w:rPr>
        <w:t xml:space="preserve">(but not credential) </w:t>
      </w:r>
      <w:r>
        <w:rPr>
          <w:lang w:eastAsia="zh-CN"/>
        </w:rPr>
        <w:t xml:space="preserve">over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 interface.</w:t>
      </w:r>
      <w:r w:rsidR="00326250">
        <w:rPr>
          <w:lang w:eastAsia="zh-CN"/>
        </w:rPr>
        <w:t xml:space="preserve"> Requirement 2) could be seen as fulfilled.</w:t>
      </w:r>
    </w:p>
    <w:p w:rsidR="0083357D" w:rsidRPr="0083357D" w:rsidRDefault="0083357D" w:rsidP="0083357D">
      <w:pPr>
        <w:pStyle w:val="af1"/>
        <w:ind w:left="360" w:firstLineChars="0" w:firstLine="0"/>
        <w:jc w:val="both"/>
        <w:rPr>
          <w:b/>
          <w:lang w:eastAsia="zh-CN"/>
        </w:rPr>
      </w:pPr>
      <w:r>
        <w:rPr>
          <w:b/>
          <w:lang w:eastAsia="zh-CN"/>
        </w:rPr>
        <w:t>Consideration 2: ARPF can</w:t>
      </w:r>
      <w:r w:rsidRPr="0083357D">
        <w:rPr>
          <w:b/>
          <w:lang w:eastAsia="zh-CN"/>
        </w:rPr>
        <w:t xml:space="preserve"> be decoupled with UDM.</w:t>
      </w:r>
    </w:p>
    <w:p w:rsidR="0083357D" w:rsidRPr="0083357D" w:rsidRDefault="0083357D" w:rsidP="0083357D">
      <w:pPr>
        <w:pStyle w:val="af1"/>
        <w:ind w:left="360" w:firstLineChars="0" w:firstLine="0"/>
        <w:jc w:val="both"/>
        <w:rPr>
          <w:b/>
          <w:lang w:eastAsia="zh-CN"/>
        </w:rPr>
      </w:pPr>
      <w:r w:rsidRPr="0083357D">
        <w:rPr>
          <w:b/>
          <w:lang w:eastAsia="zh-CN"/>
        </w:rPr>
        <w:t>Consideration 3:</w:t>
      </w:r>
      <w:r>
        <w:rPr>
          <w:b/>
          <w:lang w:eastAsia="zh-CN"/>
        </w:rPr>
        <w:t xml:space="preserve"> </w:t>
      </w:r>
      <w:r w:rsidRPr="0083357D">
        <w:rPr>
          <w:b/>
          <w:lang w:eastAsia="zh-CN"/>
        </w:rPr>
        <w:t>ARPF keeps its functionality as it is, i.e. storage credential data and calculating authentication vector.</w:t>
      </w:r>
    </w:p>
    <w:p w:rsidR="000C7A19" w:rsidRDefault="00C35973" w:rsidP="00326250">
      <w:pPr>
        <w:pStyle w:val="af1"/>
        <w:numPr>
          <w:ilvl w:val="0"/>
          <w:numId w:val="2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In TS 33.501[3]</w:t>
      </w:r>
      <w:r>
        <w:rPr>
          <w:lang w:eastAsia="zh-CN"/>
        </w:rPr>
        <w:t xml:space="preserve">, section 6.1 defines primary authentication in 5G. In this section, EAP-AKA’ and 5G AKA solution are specified as standard procedure for authentication. In both </w:t>
      </w:r>
      <w:proofErr w:type="gramStart"/>
      <w:r>
        <w:rPr>
          <w:lang w:eastAsia="zh-CN"/>
        </w:rPr>
        <w:t>solution</w:t>
      </w:r>
      <w:proofErr w:type="gramEnd"/>
      <w:r>
        <w:rPr>
          <w:lang w:eastAsia="zh-CN"/>
        </w:rPr>
        <w:t>, AUSF shall communicate with U</w:t>
      </w:r>
      <w:r w:rsidR="00350EE4">
        <w:rPr>
          <w:lang w:eastAsia="zh-CN"/>
        </w:rPr>
        <w:t xml:space="preserve">DM/ARPF through </w:t>
      </w:r>
      <w:proofErr w:type="spellStart"/>
      <w:r w:rsidR="00350EE4">
        <w:rPr>
          <w:lang w:eastAsia="zh-CN"/>
        </w:rPr>
        <w:t>Nudm</w:t>
      </w:r>
      <w:proofErr w:type="spellEnd"/>
      <w:r w:rsidR="00350EE4">
        <w:rPr>
          <w:lang w:eastAsia="zh-CN"/>
        </w:rPr>
        <w:t xml:space="preserve"> interface. </w:t>
      </w:r>
      <w:r>
        <w:rPr>
          <w:rFonts w:hint="eastAsia"/>
          <w:lang w:eastAsia="zh-CN"/>
        </w:rPr>
        <w:t xml:space="preserve">If ARPF is decoupled with UDM. </w:t>
      </w:r>
      <w:r>
        <w:rPr>
          <w:lang w:eastAsia="zh-CN"/>
        </w:rPr>
        <w:t>Current authentication procedur</w:t>
      </w:r>
      <w:r w:rsidR="00350EE4">
        <w:rPr>
          <w:lang w:eastAsia="zh-CN"/>
        </w:rPr>
        <w:t xml:space="preserve">e could not work without </w:t>
      </w:r>
      <w:proofErr w:type="spellStart"/>
      <w:r w:rsidR="00350EE4">
        <w:rPr>
          <w:lang w:eastAsia="zh-CN"/>
        </w:rPr>
        <w:t>updation</w:t>
      </w:r>
      <w:proofErr w:type="spellEnd"/>
      <w:r w:rsidR="00350EE4">
        <w:rPr>
          <w:lang w:eastAsia="zh-CN"/>
        </w:rPr>
        <w:t xml:space="preserve">. To solve this issue, current UDM terminology shall be replaced by ARPF. </w:t>
      </w:r>
      <w:proofErr w:type="spellStart"/>
      <w:r w:rsidR="00350EE4">
        <w:rPr>
          <w:lang w:eastAsia="zh-CN"/>
        </w:rPr>
        <w:t>Nudm</w:t>
      </w:r>
      <w:proofErr w:type="spellEnd"/>
      <w:r w:rsidR="00350EE4">
        <w:rPr>
          <w:lang w:eastAsia="zh-CN"/>
        </w:rPr>
        <w:t xml:space="preserve"> interface shall be updated with </w:t>
      </w:r>
      <w:proofErr w:type="spellStart"/>
      <w:r w:rsidR="00350EE4">
        <w:rPr>
          <w:lang w:eastAsia="zh-CN"/>
        </w:rPr>
        <w:t>Narpf</w:t>
      </w:r>
      <w:proofErr w:type="spellEnd"/>
      <w:r w:rsidR="00350EE4">
        <w:rPr>
          <w:lang w:eastAsia="zh-CN"/>
        </w:rPr>
        <w:t xml:space="preserve"> interface also, i.e. changing</w:t>
      </w:r>
      <w:r w:rsidR="00350EE4" w:rsidRPr="00350EE4">
        <w:rPr>
          <w:lang w:eastAsia="zh-CN"/>
        </w:rPr>
        <w:t xml:space="preserve"> </w:t>
      </w:r>
      <w:proofErr w:type="spellStart"/>
      <w:r w:rsidR="00350EE4" w:rsidRPr="00350EE4">
        <w:rPr>
          <w:lang w:eastAsia="zh-CN"/>
        </w:rPr>
        <w:t>Nudm_UEAuthentication_Get</w:t>
      </w:r>
      <w:proofErr w:type="spellEnd"/>
      <w:r w:rsidR="00350EE4" w:rsidRPr="00350EE4">
        <w:rPr>
          <w:lang w:eastAsia="zh-CN"/>
        </w:rPr>
        <w:t xml:space="preserve"> request/response message to </w:t>
      </w:r>
      <w:proofErr w:type="spellStart"/>
      <w:r w:rsidR="00350EE4" w:rsidRPr="00350EE4">
        <w:rPr>
          <w:lang w:eastAsia="zh-CN"/>
        </w:rPr>
        <w:t>Narpf_UEAuthentication_Get</w:t>
      </w:r>
      <w:proofErr w:type="spellEnd"/>
      <w:r w:rsidR="00350EE4" w:rsidRPr="00350EE4">
        <w:rPr>
          <w:lang w:eastAsia="zh-CN"/>
        </w:rPr>
        <w:t xml:space="preserve"> request/response</w:t>
      </w:r>
      <w:r w:rsidR="00350EE4">
        <w:rPr>
          <w:lang w:eastAsia="zh-CN"/>
        </w:rPr>
        <w:t xml:space="preserve">, and changing </w:t>
      </w:r>
      <w:proofErr w:type="spellStart"/>
      <w:r w:rsidR="00350EE4" w:rsidRPr="00350EE4">
        <w:rPr>
          <w:lang w:eastAsia="zh-CN"/>
        </w:rPr>
        <w:t>Nudm_UEAuthentication_ResultConfirmation</w:t>
      </w:r>
      <w:proofErr w:type="spellEnd"/>
      <w:r w:rsidR="00350EE4">
        <w:rPr>
          <w:lang w:eastAsia="zh-CN"/>
        </w:rPr>
        <w:t xml:space="preserve"> to </w:t>
      </w:r>
      <w:proofErr w:type="spellStart"/>
      <w:r w:rsidR="00350EE4">
        <w:rPr>
          <w:lang w:eastAsia="zh-CN"/>
        </w:rPr>
        <w:t>Narpf</w:t>
      </w:r>
      <w:r w:rsidR="00350EE4" w:rsidRPr="00350EE4">
        <w:rPr>
          <w:lang w:eastAsia="zh-CN"/>
        </w:rPr>
        <w:t>_UEAuthentication_ResultConfirmation</w:t>
      </w:r>
      <w:proofErr w:type="spellEnd"/>
      <w:r w:rsidR="00350EE4" w:rsidRPr="00350EE4">
        <w:rPr>
          <w:lang w:eastAsia="zh-CN"/>
        </w:rPr>
        <w:t>.</w:t>
      </w:r>
    </w:p>
    <w:p w:rsidR="00326250" w:rsidRPr="00326250" w:rsidRDefault="00326250" w:rsidP="00326250">
      <w:pPr>
        <w:pStyle w:val="af1"/>
        <w:ind w:left="360" w:firstLineChars="0" w:firstLine="0"/>
        <w:rPr>
          <w:b/>
          <w:lang w:eastAsia="zh-CN"/>
        </w:rPr>
      </w:pPr>
      <w:r w:rsidRPr="0083357D">
        <w:rPr>
          <w:b/>
          <w:lang w:eastAsia="zh-CN"/>
        </w:rPr>
        <w:lastRenderedPageBreak/>
        <w:t xml:space="preserve">Consideration </w:t>
      </w:r>
      <w:r>
        <w:rPr>
          <w:b/>
          <w:lang w:eastAsia="zh-CN"/>
        </w:rPr>
        <w:t>4</w:t>
      </w:r>
      <w:r w:rsidRPr="0083357D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326250">
        <w:rPr>
          <w:b/>
          <w:lang w:eastAsia="zh-CN"/>
        </w:rPr>
        <w:t>To change all UDM terminology in authentication section as ARPF terminology</w:t>
      </w:r>
    </w:p>
    <w:p w:rsidR="00326250" w:rsidRPr="00326250" w:rsidRDefault="00326250" w:rsidP="00326250">
      <w:pPr>
        <w:pStyle w:val="af1"/>
        <w:ind w:left="360" w:firstLineChars="0" w:firstLine="0"/>
        <w:rPr>
          <w:b/>
          <w:lang w:eastAsia="zh-CN"/>
        </w:rPr>
      </w:pPr>
      <w:r>
        <w:rPr>
          <w:b/>
          <w:lang w:eastAsia="zh-CN"/>
        </w:rPr>
        <w:t xml:space="preserve">Consideration 5: </w:t>
      </w:r>
      <w:r w:rsidRPr="00326250">
        <w:rPr>
          <w:b/>
          <w:lang w:eastAsia="zh-CN"/>
        </w:rPr>
        <w:t xml:space="preserve">To change </w:t>
      </w:r>
      <w:proofErr w:type="spellStart"/>
      <w:r w:rsidRPr="00326250">
        <w:rPr>
          <w:b/>
          <w:lang w:eastAsia="zh-CN"/>
        </w:rPr>
        <w:t>Nudm_UEAuthentication_Get</w:t>
      </w:r>
      <w:proofErr w:type="spellEnd"/>
      <w:r w:rsidRPr="00326250">
        <w:rPr>
          <w:b/>
          <w:lang w:eastAsia="zh-CN"/>
        </w:rPr>
        <w:t xml:space="preserve"> request/response message to </w:t>
      </w:r>
      <w:proofErr w:type="spellStart"/>
      <w:r w:rsidRPr="00326250">
        <w:rPr>
          <w:b/>
          <w:lang w:eastAsia="zh-CN"/>
        </w:rPr>
        <w:t>Narpf_UEAuthentication_Get</w:t>
      </w:r>
      <w:proofErr w:type="spellEnd"/>
      <w:r w:rsidRPr="00326250">
        <w:rPr>
          <w:b/>
          <w:lang w:eastAsia="zh-CN"/>
        </w:rPr>
        <w:t xml:space="preserve"> request/response.</w:t>
      </w:r>
    </w:p>
    <w:p w:rsidR="00326250" w:rsidRPr="0083357D" w:rsidRDefault="00326250" w:rsidP="00326250">
      <w:pPr>
        <w:pStyle w:val="af1"/>
        <w:ind w:left="360" w:firstLineChars="0" w:firstLine="0"/>
        <w:rPr>
          <w:b/>
          <w:lang w:eastAsia="zh-CN"/>
        </w:rPr>
      </w:pPr>
      <w:r>
        <w:rPr>
          <w:b/>
          <w:lang w:eastAsia="zh-CN"/>
        </w:rPr>
        <w:t xml:space="preserve">Consideration 6: </w:t>
      </w:r>
      <w:proofErr w:type="gramStart"/>
      <w:r w:rsidRPr="00326250">
        <w:rPr>
          <w:b/>
          <w:lang w:eastAsia="zh-CN"/>
        </w:rPr>
        <w:t>To</w:t>
      </w:r>
      <w:proofErr w:type="gramEnd"/>
      <w:r w:rsidRPr="00326250">
        <w:rPr>
          <w:b/>
          <w:lang w:eastAsia="zh-CN"/>
        </w:rPr>
        <w:t xml:space="preserve"> change </w:t>
      </w:r>
      <w:proofErr w:type="spellStart"/>
      <w:r w:rsidRPr="00326250">
        <w:rPr>
          <w:b/>
          <w:lang w:eastAsia="zh-CN"/>
        </w:rPr>
        <w:t>Nudm_UEAuthentication_ResultConfirmation</w:t>
      </w:r>
      <w:proofErr w:type="spellEnd"/>
      <w:r w:rsidRPr="00326250">
        <w:rPr>
          <w:b/>
          <w:lang w:eastAsia="zh-CN"/>
        </w:rPr>
        <w:t xml:space="preserve"> to </w:t>
      </w:r>
      <w:proofErr w:type="spellStart"/>
      <w:r w:rsidRPr="00326250">
        <w:rPr>
          <w:b/>
          <w:lang w:eastAsia="zh-CN"/>
        </w:rPr>
        <w:t>Narpf_UEAuthentication_ResultConfirmation</w:t>
      </w:r>
      <w:proofErr w:type="spellEnd"/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253D92" w:rsidRDefault="00C649A5" w:rsidP="00FB4168">
      <w:pPr>
        <w:jc w:val="bo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It </w:t>
      </w:r>
      <w:r>
        <w:rPr>
          <w:noProof/>
          <w:lang w:val="en-US" w:eastAsia="zh-CN"/>
        </w:rPr>
        <w:t>is requested to endorse the following proposal</w:t>
      </w:r>
      <w:r>
        <w:rPr>
          <w:rFonts w:hint="eastAsia"/>
          <w:noProof/>
          <w:lang w:val="en-US" w:eastAsia="zh-CN"/>
        </w:rPr>
        <w:t xml:space="preserve"> to solve this issue:</w:t>
      </w:r>
    </w:p>
    <w:p w:rsidR="00C649A5" w:rsidRDefault="00C649A5" w:rsidP="00C649A5">
      <w:pPr>
        <w:pStyle w:val="af1"/>
        <w:numPr>
          <w:ilvl w:val="0"/>
          <w:numId w:val="21"/>
        </w:numPr>
        <w:ind w:firstLineChars="0"/>
        <w:jc w:val="both"/>
        <w:rPr>
          <w:noProof/>
          <w:lang w:val="en-US" w:eastAsia="zh-CN"/>
        </w:rPr>
      </w:pPr>
      <w:r>
        <w:rPr>
          <w:noProof/>
          <w:lang w:val="en-US" w:eastAsia="zh-CN"/>
        </w:rPr>
        <w:t>N</w:t>
      </w:r>
      <w:r>
        <w:rPr>
          <w:rFonts w:hint="eastAsia"/>
          <w:noProof/>
          <w:lang w:val="en-US" w:eastAsia="zh-CN"/>
        </w:rPr>
        <w:t xml:space="preserve">ot </w:t>
      </w:r>
      <w:r>
        <w:rPr>
          <w:noProof/>
          <w:lang w:val="en-US" w:eastAsia="zh-CN"/>
        </w:rPr>
        <w:t xml:space="preserve">to solve it in Release 15. Solve it in Release 16. </w:t>
      </w:r>
    </w:p>
    <w:p w:rsidR="00C649A5" w:rsidRDefault="00C649A5" w:rsidP="00C649A5">
      <w:pPr>
        <w:pStyle w:val="af1"/>
        <w:numPr>
          <w:ilvl w:val="0"/>
          <w:numId w:val="21"/>
        </w:numPr>
        <w:ind w:firstLineChars="0"/>
        <w:jc w:val="both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To decouple UDM and ARPF. </w:t>
      </w:r>
    </w:p>
    <w:p w:rsidR="00C649A5" w:rsidRDefault="00C649A5" w:rsidP="00C649A5">
      <w:pPr>
        <w:pStyle w:val="af1"/>
        <w:numPr>
          <w:ilvl w:val="1"/>
          <w:numId w:val="21"/>
        </w:numPr>
        <w:ind w:firstLineChars="0"/>
        <w:jc w:val="both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To change all UDM terminology </w:t>
      </w:r>
      <w:r w:rsidR="000C7A19">
        <w:rPr>
          <w:noProof/>
          <w:lang w:val="en-US" w:eastAsia="zh-CN"/>
        </w:rPr>
        <w:t>in authentication section as ARPF terminology</w:t>
      </w:r>
    </w:p>
    <w:p w:rsidR="000C7A19" w:rsidRDefault="000C7A19" w:rsidP="000C7A19">
      <w:pPr>
        <w:pStyle w:val="af1"/>
        <w:numPr>
          <w:ilvl w:val="1"/>
          <w:numId w:val="21"/>
        </w:numPr>
        <w:ind w:firstLineChars="0"/>
        <w:rPr>
          <w:noProof/>
          <w:lang w:val="en-US" w:eastAsia="zh-CN"/>
        </w:rPr>
      </w:pPr>
      <w:r w:rsidRPr="000C7A19">
        <w:rPr>
          <w:noProof/>
          <w:lang w:val="en-US" w:eastAsia="zh-CN"/>
        </w:rPr>
        <w:t>To change Nudm_UEAuthentication_Get request/response message to Narpf_UEAuthentication_Get request/response.</w:t>
      </w:r>
    </w:p>
    <w:p w:rsidR="00350EE4" w:rsidRPr="000C7A19" w:rsidRDefault="00350EE4" w:rsidP="00350EE4">
      <w:pPr>
        <w:pStyle w:val="af1"/>
        <w:numPr>
          <w:ilvl w:val="1"/>
          <w:numId w:val="21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To change </w:t>
      </w:r>
      <w:r w:rsidRPr="00350EE4">
        <w:rPr>
          <w:noProof/>
          <w:lang w:val="en-US" w:eastAsia="zh-CN"/>
        </w:rPr>
        <w:t>Nudm_UEAuthentication_ResultConfirmation to Narpf_UEAuthentication_ResultConfirmation</w:t>
      </w:r>
    </w:p>
    <w:p w:rsidR="00C649A5" w:rsidRDefault="00C649A5" w:rsidP="00C649A5">
      <w:pPr>
        <w:pStyle w:val="af1"/>
        <w:numPr>
          <w:ilvl w:val="0"/>
          <w:numId w:val="21"/>
        </w:numPr>
        <w:ind w:firstLineChars="0"/>
        <w:jc w:val="both"/>
        <w:rPr>
          <w:noProof/>
          <w:lang w:val="en-US" w:eastAsia="zh-CN"/>
        </w:rPr>
      </w:pPr>
      <w:r>
        <w:rPr>
          <w:noProof/>
          <w:lang w:val="en-US" w:eastAsia="zh-CN"/>
        </w:rPr>
        <w:t>ARPF keeps its functionality as it is, i.e. storage credential data and calculating authentication vector.</w:t>
      </w:r>
    </w:p>
    <w:p w:rsidR="001D41BC" w:rsidRDefault="001D41BC" w:rsidP="00C649A5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third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9AB" w:rsidRDefault="003A79AB">
      <w:r>
        <w:separator/>
      </w:r>
    </w:p>
  </w:endnote>
  <w:endnote w:type="continuationSeparator" w:id="0">
    <w:p w:rsidR="003A79AB" w:rsidRDefault="003A7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9AB" w:rsidRDefault="003A79AB">
      <w:r>
        <w:separator/>
      </w:r>
    </w:p>
  </w:footnote>
  <w:footnote w:type="continuationSeparator" w:id="0">
    <w:p w:rsidR="003A79AB" w:rsidRDefault="003A79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7371CE0"/>
    <w:multiLevelType w:val="hybridMultilevel"/>
    <w:tmpl w:val="CA2CA04A"/>
    <w:lvl w:ilvl="0" w:tplc="ACC6B7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D8138FA"/>
    <w:multiLevelType w:val="hybridMultilevel"/>
    <w:tmpl w:val="1F4631F4"/>
    <w:lvl w:ilvl="0" w:tplc="6660CE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9"/>
  </w:num>
  <w:num w:numId="22">
    <w:abstractNumId w:val="13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C7A19"/>
    <w:rsid w:val="000D0CD4"/>
    <w:rsid w:val="000E5BBB"/>
    <w:rsid w:val="000F2939"/>
    <w:rsid w:val="00111772"/>
    <w:rsid w:val="00113D13"/>
    <w:rsid w:val="00120F45"/>
    <w:rsid w:val="00126DB4"/>
    <w:rsid w:val="001404BA"/>
    <w:rsid w:val="0015158C"/>
    <w:rsid w:val="001618C3"/>
    <w:rsid w:val="00163051"/>
    <w:rsid w:val="001667C3"/>
    <w:rsid w:val="00166AE9"/>
    <w:rsid w:val="0018446A"/>
    <w:rsid w:val="00185489"/>
    <w:rsid w:val="001A67FB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CA8"/>
    <w:rsid w:val="002173FA"/>
    <w:rsid w:val="00220DBC"/>
    <w:rsid w:val="00220E7E"/>
    <w:rsid w:val="002249E0"/>
    <w:rsid w:val="00225CA8"/>
    <w:rsid w:val="00244C9A"/>
    <w:rsid w:val="002458CC"/>
    <w:rsid w:val="002473C8"/>
    <w:rsid w:val="00253D92"/>
    <w:rsid w:val="0025751C"/>
    <w:rsid w:val="00260379"/>
    <w:rsid w:val="002614C5"/>
    <w:rsid w:val="00266C09"/>
    <w:rsid w:val="00276A5B"/>
    <w:rsid w:val="00281BC2"/>
    <w:rsid w:val="00282ABB"/>
    <w:rsid w:val="00286F88"/>
    <w:rsid w:val="002A11E3"/>
    <w:rsid w:val="002A1A3F"/>
    <w:rsid w:val="002C2B6C"/>
    <w:rsid w:val="002C4945"/>
    <w:rsid w:val="002C7AF5"/>
    <w:rsid w:val="002D19D0"/>
    <w:rsid w:val="002F3987"/>
    <w:rsid w:val="002F3DC4"/>
    <w:rsid w:val="00315AE5"/>
    <w:rsid w:val="00316420"/>
    <w:rsid w:val="00322133"/>
    <w:rsid w:val="00326250"/>
    <w:rsid w:val="00327FD1"/>
    <w:rsid w:val="00330909"/>
    <w:rsid w:val="00330D14"/>
    <w:rsid w:val="00332ECB"/>
    <w:rsid w:val="003340FF"/>
    <w:rsid w:val="00335E06"/>
    <w:rsid w:val="00350EE4"/>
    <w:rsid w:val="00352F73"/>
    <w:rsid w:val="00371032"/>
    <w:rsid w:val="003721FD"/>
    <w:rsid w:val="003826CB"/>
    <w:rsid w:val="00395641"/>
    <w:rsid w:val="003A79AB"/>
    <w:rsid w:val="003C2E73"/>
    <w:rsid w:val="003C5A97"/>
    <w:rsid w:val="003D54F5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73527"/>
    <w:rsid w:val="00476EF3"/>
    <w:rsid w:val="00477719"/>
    <w:rsid w:val="00493F5E"/>
    <w:rsid w:val="004975DB"/>
    <w:rsid w:val="004B7217"/>
    <w:rsid w:val="004C2991"/>
    <w:rsid w:val="004D55C2"/>
    <w:rsid w:val="004E7680"/>
    <w:rsid w:val="004F2420"/>
    <w:rsid w:val="004F49A7"/>
    <w:rsid w:val="004F539C"/>
    <w:rsid w:val="004F63B5"/>
    <w:rsid w:val="004F653C"/>
    <w:rsid w:val="00500BEF"/>
    <w:rsid w:val="0052694D"/>
    <w:rsid w:val="00541808"/>
    <w:rsid w:val="00543462"/>
    <w:rsid w:val="00551669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51B4"/>
    <w:rsid w:val="00676BEC"/>
    <w:rsid w:val="006A5C74"/>
    <w:rsid w:val="006A70AC"/>
    <w:rsid w:val="006B7F40"/>
    <w:rsid w:val="006C65FE"/>
    <w:rsid w:val="006D340A"/>
    <w:rsid w:val="006F12AF"/>
    <w:rsid w:val="006F3758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64D0"/>
    <w:rsid w:val="007C27B0"/>
    <w:rsid w:val="007D27D6"/>
    <w:rsid w:val="007E40D2"/>
    <w:rsid w:val="007F300B"/>
    <w:rsid w:val="007F3195"/>
    <w:rsid w:val="007F40E5"/>
    <w:rsid w:val="00821CF5"/>
    <w:rsid w:val="008265F6"/>
    <w:rsid w:val="00830B6E"/>
    <w:rsid w:val="0083357D"/>
    <w:rsid w:val="00850C5B"/>
    <w:rsid w:val="00853FFD"/>
    <w:rsid w:val="00874F1C"/>
    <w:rsid w:val="00885BF2"/>
    <w:rsid w:val="00890C6C"/>
    <w:rsid w:val="008A2D1F"/>
    <w:rsid w:val="008D562B"/>
    <w:rsid w:val="008D7CC9"/>
    <w:rsid w:val="008E2D06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6ABF"/>
    <w:rsid w:val="009C7292"/>
    <w:rsid w:val="009E1466"/>
    <w:rsid w:val="009E230D"/>
    <w:rsid w:val="009F7501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606CA"/>
    <w:rsid w:val="00A7108F"/>
    <w:rsid w:val="00A720D2"/>
    <w:rsid w:val="00A72A0B"/>
    <w:rsid w:val="00A72A6E"/>
    <w:rsid w:val="00A831DE"/>
    <w:rsid w:val="00A8495A"/>
    <w:rsid w:val="00A84A94"/>
    <w:rsid w:val="00A850D8"/>
    <w:rsid w:val="00A95D84"/>
    <w:rsid w:val="00A97936"/>
    <w:rsid w:val="00A979A3"/>
    <w:rsid w:val="00AD33EF"/>
    <w:rsid w:val="00AE4E46"/>
    <w:rsid w:val="00AE78CD"/>
    <w:rsid w:val="00AF1E23"/>
    <w:rsid w:val="00AF3F5A"/>
    <w:rsid w:val="00AF5F7F"/>
    <w:rsid w:val="00B01AFF"/>
    <w:rsid w:val="00B028E1"/>
    <w:rsid w:val="00B27E39"/>
    <w:rsid w:val="00B35273"/>
    <w:rsid w:val="00B35C93"/>
    <w:rsid w:val="00B41F39"/>
    <w:rsid w:val="00B50731"/>
    <w:rsid w:val="00B5151D"/>
    <w:rsid w:val="00B52D5F"/>
    <w:rsid w:val="00B63646"/>
    <w:rsid w:val="00B803A5"/>
    <w:rsid w:val="00B8407F"/>
    <w:rsid w:val="00B87641"/>
    <w:rsid w:val="00B90C4D"/>
    <w:rsid w:val="00B92600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24249"/>
    <w:rsid w:val="00C35973"/>
    <w:rsid w:val="00C3751A"/>
    <w:rsid w:val="00C43F92"/>
    <w:rsid w:val="00C4712D"/>
    <w:rsid w:val="00C57DA3"/>
    <w:rsid w:val="00C649A5"/>
    <w:rsid w:val="00C64EAC"/>
    <w:rsid w:val="00C83422"/>
    <w:rsid w:val="00C86BE1"/>
    <w:rsid w:val="00C9253C"/>
    <w:rsid w:val="00C933C3"/>
    <w:rsid w:val="00C94F55"/>
    <w:rsid w:val="00CA4835"/>
    <w:rsid w:val="00CA7711"/>
    <w:rsid w:val="00CA7D62"/>
    <w:rsid w:val="00CB757A"/>
    <w:rsid w:val="00CC050A"/>
    <w:rsid w:val="00CC1933"/>
    <w:rsid w:val="00CC6A5A"/>
    <w:rsid w:val="00CE1431"/>
    <w:rsid w:val="00CE4954"/>
    <w:rsid w:val="00CE5811"/>
    <w:rsid w:val="00CF2394"/>
    <w:rsid w:val="00D03CCD"/>
    <w:rsid w:val="00D06BC2"/>
    <w:rsid w:val="00D0793E"/>
    <w:rsid w:val="00D11216"/>
    <w:rsid w:val="00D21A6C"/>
    <w:rsid w:val="00D257E6"/>
    <w:rsid w:val="00D25854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C2593"/>
    <w:rsid w:val="00DC6072"/>
    <w:rsid w:val="00DD1642"/>
    <w:rsid w:val="00DD251D"/>
    <w:rsid w:val="00DD4B8A"/>
    <w:rsid w:val="00DD7227"/>
    <w:rsid w:val="00DE3570"/>
    <w:rsid w:val="00DE4EF2"/>
    <w:rsid w:val="00DF2C0E"/>
    <w:rsid w:val="00E06FFB"/>
    <w:rsid w:val="00E10391"/>
    <w:rsid w:val="00E10661"/>
    <w:rsid w:val="00E15B43"/>
    <w:rsid w:val="00E208F4"/>
    <w:rsid w:val="00E30155"/>
    <w:rsid w:val="00E835E8"/>
    <w:rsid w:val="00E867F3"/>
    <w:rsid w:val="00EA44C5"/>
    <w:rsid w:val="00EC4638"/>
    <w:rsid w:val="00EC7D26"/>
    <w:rsid w:val="00ED1D4E"/>
    <w:rsid w:val="00ED4954"/>
    <w:rsid w:val="00EE0943"/>
    <w:rsid w:val="00EE19C6"/>
    <w:rsid w:val="00EE4771"/>
    <w:rsid w:val="00EE7F2F"/>
    <w:rsid w:val="00EF08A4"/>
    <w:rsid w:val="00EF10FB"/>
    <w:rsid w:val="00EF21D7"/>
    <w:rsid w:val="00F00526"/>
    <w:rsid w:val="00F04618"/>
    <w:rsid w:val="00F16756"/>
    <w:rsid w:val="00F169B4"/>
    <w:rsid w:val="00F22210"/>
    <w:rsid w:val="00F27C3E"/>
    <w:rsid w:val="00F43668"/>
    <w:rsid w:val="00F45984"/>
    <w:rsid w:val="00F608A0"/>
    <w:rsid w:val="00F61951"/>
    <w:rsid w:val="00F72A2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0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rsid w:val="009252F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649A5"/>
    <w:pPr>
      <w:ind w:firstLineChars="200" w:firstLine="420"/>
    </w:pPr>
  </w:style>
  <w:style w:type="paragraph" w:customStyle="1" w:styleId="B1">
    <w:name w:val="B1+"/>
    <w:basedOn w:val="B10"/>
    <w:link w:val="B1Car"/>
    <w:rsid w:val="00C649A5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rsid w:val="00C649A5"/>
    <w:rPr>
      <w:rFonts w:ascii="Times New Roman" w:eastAsiaTheme="minorEastAsia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B9ED5-CB04-4FF8-BAE3-6ADFF898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hxt</cp:lastModifiedBy>
  <cp:revision>4</cp:revision>
  <dcterms:created xsi:type="dcterms:W3CDTF">2019-06-17T11:13:00Z</dcterms:created>
  <dcterms:modified xsi:type="dcterms:W3CDTF">2019-06-17T12:27:00Z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